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517" w:rsidRDefault="00D82517" w:rsidP="00D82517">
      <w:pPr>
        <w:pStyle w:val="NoSpacing"/>
      </w:pPr>
      <w:r>
        <w:rPr>
          <w:u w:val="single"/>
        </w:rPr>
        <w:t>John MEDFORD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D82517" w:rsidRDefault="00D82517" w:rsidP="00D82517">
      <w:pPr>
        <w:pStyle w:val="NoSpacing"/>
      </w:pPr>
    </w:p>
    <w:p w:rsidR="00D82517" w:rsidRDefault="00D82517" w:rsidP="00D82517">
      <w:pPr>
        <w:pStyle w:val="NoSpacing"/>
      </w:pPr>
    </w:p>
    <w:p w:rsidR="00D82517" w:rsidRDefault="00D82517" w:rsidP="00D82517">
      <w:pPr>
        <w:pStyle w:val="NoSpacing"/>
      </w:pPr>
      <w:r>
        <w:t>13 Apr.1435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D82517" w:rsidRDefault="00D82517" w:rsidP="00D82517">
      <w:pPr>
        <w:pStyle w:val="NoSpacing"/>
      </w:pPr>
      <w:r>
        <w:tab/>
      </w:r>
      <w:r>
        <w:tab/>
        <w:t>Berkshire, into lands of the late Thomas Chaucer(q.v.).</w:t>
      </w:r>
    </w:p>
    <w:p w:rsidR="00D82517" w:rsidRDefault="00D82517" w:rsidP="00D8251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24-349)</w:t>
      </w:r>
    </w:p>
    <w:p w:rsidR="00D82517" w:rsidRDefault="00D82517" w:rsidP="00D82517">
      <w:pPr>
        <w:pStyle w:val="NoSpacing"/>
      </w:pPr>
    </w:p>
    <w:p w:rsidR="00D82517" w:rsidRDefault="00D82517" w:rsidP="00D82517">
      <w:pPr>
        <w:pStyle w:val="NoSpacing"/>
      </w:pPr>
    </w:p>
    <w:p w:rsidR="00D82517" w:rsidRPr="001D7C24" w:rsidRDefault="00D82517" w:rsidP="00D82517">
      <w:pPr>
        <w:pStyle w:val="NoSpacing"/>
      </w:pPr>
      <w:r>
        <w:t>28 June 2017</w:t>
      </w:r>
    </w:p>
    <w:p w:rsidR="006B2F86" w:rsidRPr="00D82517" w:rsidRDefault="00D82517" w:rsidP="00E71FC3">
      <w:pPr>
        <w:pStyle w:val="NoSpacing"/>
      </w:pPr>
      <w:bookmarkStart w:id="0" w:name="_GoBack"/>
      <w:bookmarkEnd w:id="0"/>
    </w:p>
    <w:sectPr w:rsidR="006B2F86" w:rsidRPr="00D825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517" w:rsidRDefault="00D82517" w:rsidP="00E71FC3">
      <w:pPr>
        <w:spacing w:after="0" w:line="240" w:lineRule="auto"/>
      </w:pPr>
      <w:r>
        <w:separator/>
      </w:r>
    </w:p>
  </w:endnote>
  <w:endnote w:type="continuationSeparator" w:id="0">
    <w:p w:rsidR="00D82517" w:rsidRDefault="00D825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517" w:rsidRDefault="00D82517" w:rsidP="00E71FC3">
      <w:pPr>
        <w:spacing w:after="0" w:line="240" w:lineRule="auto"/>
      </w:pPr>
      <w:r>
        <w:separator/>
      </w:r>
    </w:p>
  </w:footnote>
  <w:footnote w:type="continuationSeparator" w:id="0">
    <w:p w:rsidR="00D82517" w:rsidRDefault="00D825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517"/>
    <w:rsid w:val="001A7C09"/>
    <w:rsid w:val="00577BD5"/>
    <w:rsid w:val="00656CBA"/>
    <w:rsid w:val="006A1F77"/>
    <w:rsid w:val="00733BE7"/>
    <w:rsid w:val="00AB52E8"/>
    <w:rsid w:val="00B16D3F"/>
    <w:rsid w:val="00BB41AC"/>
    <w:rsid w:val="00D8251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46010"/>
  <w15:chartTrackingRefBased/>
  <w15:docId w15:val="{141EC0B1-1BBC-4921-ACAC-097E3B81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2017-06-28T19:56:00Z</dcterms:created>
  <dcterms:modified xsi:type="dcterms:W3CDTF">2017-06-28T19:56:00Z</dcterms:modified>
</cp:coreProperties>
</file>